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6F" w:rsidRPr="00CA7C3D" w:rsidRDefault="00081F6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081F6F" w:rsidRPr="00CA7C3D" w:rsidRDefault="00081F6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081F6F" w:rsidRPr="00CA7C3D" w:rsidRDefault="00081F6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081F6F" w:rsidRPr="00CA7C3D" w:rsidRDefault="00081F6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081F6F" w:rsidRPr="00330BBA" w:rsidRDefault="00081F6F" w:rsidP="00CA7C3D">
      <w:pPr>
        <w:rPr>
          <w:sz w:val="22"/>
          <w:szCs w:val="22"/>
          <w:lang w:eastAsia="ru-RU"/>
        </w:rPr>
      </w:pPr>
      <w:r w:rsidRPr="00330BBA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21.12.2023  № 534</w:t>
      </w:r>
    </w:p>
    <w:p w:rsidR="00081F6F" w:rsidRPr="00CA7C3D" w:rsidRDefault="00081F6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081F6F" w:rsidRPr="00CA7C3D" w:rsidRDefault="00081F6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Старогутнянского сельского поселения Унечского муниципального района Брянской области</w:t>
      </w:r>
    </w:p>
    <w:p w:rsidR="00081F6F" w:rsidRPr="00CA7C3D" w:rsidRDefault="00081F6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081F6F" w:rsidRPr="00FC5F2F" w:rsidRDefault="00081F6F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40</w:t>
      </w:r>
      <w:r w:rsidRPr="00FC5F2F">
        <w:t>(в редакции решения от</w:t>
      </w:r>
      <w:r>
        <w:t xml:space="preserve"> 06.11.2019 № 6-34)</w:t>
      </w:r>
      <w:r w:rsidRPr="00FC5F2F">
        <w:t xml:space="preserve"> «Об утверждении Генерального плана</w:t>
      </w:r>
      <w:r>
        <w:t xml:space="preserve"> Старогутнянского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081F6F" w:rsidRDefault="00081F6F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081F6F" w:rsidRPr="00336C1F" w:rsidRDefault="00081F6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081F6F" w:rsidRPr="00F13FF3" w:rsidRDefault="00081F6F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(Приложение)</w:t>
      </w:r>
      <w:r w:rsidRPr="00F13FF3">
        <w:rPr>
          <w:lang w:eastAsia="ru-RU"/>
        </w:rPr>
        <w:t>:</w:t>
      </w:r>
    </w:p>
    <w:p w:rsidR="00081F6F" w:rsidRPr="00F13FF3" w:rsidRDefault="00081F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391 686</w:t>
      </w:r>
      <w:r w:rsidRPr="00F13FF3">
        <w:rPr>
          <w:lang w:eastAsia="ru-RU"/>
        </w:rPr>
        <w:t>кв.м;</w:t>
      </w:r>
    </w:p>
    <w:p w:rsidR="00081F6F" w:rsidRPr="00F13FF3" w:rsidRDefault="00081F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Старогутнянское</w:t>
      </w:r>
      <w:r w:rsidRPr="00F13FF3">
        <w:rPr>
          <w:lang w:eastAsia="ru-RU"/>
        </w:rPr>
        <w:t xml:space="preserve"> сельское поселение;</w:t>
      </w:r>
    </w:p>
    <w:p w:rsidR="00081F6F" w:rsidRPr="00F13FF3" w:rsidRDefault="00081F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081F6F" w:rsidRDefault="00081F6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081F6F" w:rsidRPr="00F13FF3" w:rsidRDefault="00081F6F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ый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ок</w:t>
      </w:r>
      <w:r w:rsidRPr="00F13FF3">
        <w:rPr>
          <w:lang w:eastAsia="ru-RU"/>
        </w:rPr>
        <w:t xml:space="preserve"> из земель, государственная собственность на которы</w:t>
      </w:r>
      <w:r>
        <w:rPr>
          <w:lang w:eastAsia="ru-RU"/>
        </w:rPr>
        <w:t xml:space="preserve">й </w:t>
      </w:r>
      <w:r w:rsidRPr="00F13FF3">
        <w:rPr>
          <w:lang w:eastAsia="ru-RU"/>
        </w:rPr>
        <w:t>не разграничена, указанны</w:t>
      </w:r>
      <w:r>
        <w:rPr>
          <w:lang w:eastAsia="ru-RU"/>
        </w:rPr>
        <w:t>й</w:t>
      </w:r>
      <w:r w:rsidRPr="00F13FF3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F13FF3">
        <w:rPr>
          <w:lang w:eastAsia="ru-RU"/>
        </w:rPr>
        <w:t xml:space="preserve"> 1 настоящего постановления, в соответствии с действующим законодательством.</w:t>
      </w:r>
    </w:p>
    <w:p w:rsidR="00081F6F" w:rsidRPr="00F13FF3" w:rsidRDefault="00081F6F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F13FF3">
        <w:rPr>
          <w:lang w:eastAsia="ru-RU"/>
        </w:rPr>
        <w:t>, указанн</w:t>
      </w:r>
      <w:r>
        <w:rPr>
          <w:lang w:eastAsia="ru-RU"/>
        </w:rPr>
        <w:t>ого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те</w:t>
      </w:r>
      <w:r w:rsidRPr="00F13FF3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081F6F" w:rsidRPr="0050051F" w:rsidRDefault="00081F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081F6F" w:rsidRPr="0050051F" w:rsidRDefault="00081F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081F6F" w:rsidRPr="0050051F" w:rsidRDefault="00081F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081F6F" w:rsidRDefault="00081F6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081F6F" w:rsidRDefault="00081F6F" w:rsidP="00095619">
      <w:pPr>
        <w:spacing w:line="240" w:lineRule="auto"/>
        <w:jc w:val="both"/>
        <w:rPr>
          <w:lang w:eastAsia="ru-RU"/>
        </w:rPr>
      </w:pPr>
    </w:p>
    <w:p w:rsidR="00081F6F" w:rsidRDefault="00081F6F" w:rsidP="00095619">
      <w:pPr>
        <w:spacing w:line="240" w:lineRule="auto"/>
        <w:rPr>
          <w:lang w:eastAsia="ru-RU"/>
        </w:rPr>
      </w:pPr>
    </w:p>
    <w:p w:rsidR="00081F6F" w:rsidRPr="0050051F" w:rsidRDefault="00081F6F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А.М. Кусков</w:t>
      </w:r>
    </w:p>
    <w:p w:rsidR="00081F6F" w:rsidRPr="0050051F" w:rsidRDefault="00081F6F" w:rsidP="00095619">
      <w:pPr>
        <w:spacing w:line="240" w:lineRule="auto"/>
        <w:rPr>
          <w:lang w:eastAsia="ru-RU"/>
        </w:rPr>
      </w:pPr>
    </w:p>
    <w:p w:rsidR="00081F6F" w:rsidRPr="0050051F" w:rsidRDefault="00081F6F" w:rsidP="00095619">
      <w:pPr>
        <w:spacing w:line="240" w:lineRule="auto"/>
        <w:rPr>
          <w:lang w:eastAsia="ru-RU"/>
        </w:rPr>
      </w:pPr>
    </w:p>
    <w:p w:rsidR="00081F6F" w:rsidRDefault="00081F6F" w:rsidP="00102B37">
      <w:pPr>
        <w:spacing w:line="240" w:lineRule="auto"/>
        <w:rPr>
          <w:lang w:eastAsia="ru-RU"/>
        </w:rPr>
      </w:pPr>
    </w:p>
    <w:p w:rsidR="00081F6F" w:rsidRPr="0050051F" w:rsidRDefault="00081F6F" w:rsidP="00095619">
      <w:pPr>
        <w:spacing w:line="240" w:lineRule="auto"/>
        <w:rPr>
          <w:lang w:eastAsia="ru-RU"/>
        </w:rPr>
      </w:pPr>
    </w:p>
    <w:p w:rsidR="00081F6F" w:rsidRPr="00060422" w:rsidRDefault="00081F6F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081F6F" w:rsidRPr="00336C1F" w:rsidRDefault="00081F6F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081F6F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1F6F" w:rsidRDefault="00081F6F" w:rsidP="006F0F01">
      <w:pPr>
        <w:spacing w:line="240" w:lineRule="auto"/>
      </w:pPr>
      <w:r>
        <w:separator/>
      </w:r>
    </w:p>
  </w:endnote>
  <w:endnote w:type="continuationSeparator" w:id="1">
    <w:p w:rsidR="00081F6F" w:rsidRDefault="00081F6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1F6F" w:rsidRDefault="00081F6F" w:rsidP="006F0F01">
      <w:pPr>
        <w:spacing w:line="240" w:lineRule="auto"/>
      </w:pPr>
      <w:r>
        <w:separator/>
      </w:r>
    </w:p>
  </w:footnote>
  <w:footnote w:type="continuationSeparator" w:id="1">
    <w:p w:rsidR="00081F6F" w:rsidRDefault="00081F6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0D88"/>
    <w:rsid w:val="00004A94"/>
    <w:rsid w:val="00032503"/>
    <w:rsid w:val="00060422"/>
    <w:rsid w:val="00061BCE"/>
    <w:rsid w:val="00067840"/>
    <w:rsid w:val="00073686"/>
    <w:rsid w:val="00081F6F"/>
    <w:rsid w:val="00095619"/>
    <w:rsid w:val="000C24D9"/>
    <w:rsid w:val="000C5ECC"/>
    <w:rsid w:val="000D5161"/>
    <w:rsid w:val="000F29FE"/>
    <w:rsid w:val="00102B37"/>
    <w:rsid w:val="0010643C"/>
    <w:rsid w:val="00120638"/>
    <w:rsid w:val="0015597C"/>
    <w:rsid w:val="00171954"/>
    <w:rsid w:val="001A43AC"/>
    <w:rsid w:val="001B11B3"/>
    <w:rsid w:val="001B5E70"/>
    <w:rsid w:val="001F0C9A"/>
    <w:rsid w:val="00250EE0"/>
    <w:rsid w:val="00263661"/>
    <w:rsid w:val="002667AF"/>
    <w:rsid w:val="00296FBB"/>
    <w:rsid w:val="00330BBA"/>
    <w:rsid w:val="00336C1F"/>
    <w:rsid w:val="00370C22"/>
    <w:rsid w:val="00372606"/>
    <w:rsid w:val="003A1CC0"/>
    <w:rsid w:val="003B0844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0741"/>
    <w:rsid w:val="005B7825"/>
    <w:rsid w:val="005C384D"/>
    <w:rsid w:val="005F32CF"/>
    <w:rsid w:val="005F3D37"/>
    <w:rsid w:val="00664215"/>
    <w:rsid w:val="00693611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41A41"/>
    <w:rsid w:val="00957BBE"/>
    <w:rsid w:val="009E0AD9"/>
    <w:rsid w:val="009E5292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D07175"/>
    <w:rsid w:val="00D32284"/>
    <w:rsid w:val="00D63DA2"/>
    <w:rsid w:val="00D71959"/>
    <w:rsid w:val="00DB1AC0"/>
    <w:rsid w:val="00DC310F"/>
    <w:rsid w:val="00DC35FF"/>
    <w:rsid w:val="00DE1D90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4FCD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284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16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2</Pages>
  <Words>463</Words>
  <Characters>2643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43</cp:revision>
  <cp:lastPrinted>2023-12-21T13:55:00Z</cp:lastPrinted>
  <dcterms:created xsi:type="dcterms:W3CDTF">2021-06-24T09:26:00Z</dcterms:created>
  <dcterms:modified xsi:type="dcterms:W3CDTF">2023-12-26T16:34:00Z</dcterms:modified>
</cp:coreProperties>
</file>